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017C85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(2 ciudad, estado)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(4</w:t>
      </w:r>
      <w:r w:rsidRPr="00017C85">
        <w:rPr>
          <w:rFonts w:cs="Arial"/>
          <w:i/>
          <w:color w:val="A6A6A6"/>
          <w:sz w:val="18"/>
          <w:szCs w:val="18"/>
        </w:rPr>
        <w:t xml:space="preserve"> 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Pr="00017C85">
        <w:rPr>
          <w:rFonts w:cs="Arial"/>
          <w:i/>
          <w:color w:val="A6A6A6"/>
          <w:sz w:val="18"/>
          <w:szCs w:val="18"/>
        </w:rPr>
        <w:t>5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4B25F2" w:rsidP="0094435E">
      <w:pPr>
        <w:jc w:val="both"/>
      </w:pPr>
      <w:r w:rsidRPr="0094435E">
        <w:rPr>
          <w:rFonts w:ascii="Arial" w:hAnsi="Arial" w:cs="Arial"/>
        </w:rPr>
        <w:t>De conformidad con lo dispuesto en</w:t>
      </w:r>
      <w:r w:rsidR="00CC10A4">
        <w:rPr>
          <w:rFonts w:ascii="Arial" w:hAnsi="Arial" w:cs="Arial"/>
        </w:rPr>
        <w:t xml:space="preserve"> </w:t>
      </w:r>
      <w:r w:rsidR="00322088" w:rsidRPr="0094435E">
        <w:rPr>
          <w:rFonts w:ascii="Arial" w:hAnsi="Arial" w:cs="Arial"/>
        </w:rPr>
        <w:t>LA CONVOCATORIA</w:t>
      </w:r>
      <w:r w:rsidR="0094435E" w:rsidRPr="0094435E">
        <w:rPr>
          <w:rFonts w:ascii="Arial" w:hAnsi="Arial" w:cs="Arial"/>
        </w:rPr>
        <w:t xml:space="preserve"> </w:t>
      </w:r>
      <w:r w:rsidR="00017C8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>(6 Tipo de procedimiento concursal)</w:t>
      </w:r>
      <w:r w:rsidR="00017C85" w:rsidRPr="00322088">
        <w:rPr>
          <w:rFonts w:ascii="Arial" w:hAnsi="Arial" w:cs="Arial"/>
          <w:color w:val="0070C0"/>
        </w:rPr>
        <w:t xml:space="preserve"> </w:t>
      </w:r>
      <w:r w:rsidRPr="0094435E">
        <w:rPr>
          <w:rFonts w:ascii="Arial" w:hAnsi="Arial" w:cs="Arial"/>
        </w:rPr>
        <w:t>No.</w:t>
      </w:r>
      <w:r w:rsidR="0094435E" w:rsidRPr="0094435E">
        <w:rPr>
          <w:rFonts w:ascii="Arial" w:hAnsi="Arial" w:cs="Arial"/>
        </w:rPr>
        <w:t xml:space="preserve"> </w:t>
      </w:r>
      <w:r w:rsidR="00017C8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>(7 Número de licitación)</w:t>
      </w:r>
      <w:r w:rsidR="00017C85">
        <w:rPr>
          <w:rFonts w:ascii="Arial" w:hAnsi="Arial" w:cs="Arial"/>
          <w:b/>
          <w:bCs/>
        </w:rPr>
        <w:t xml:space="preserve"> </w:t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Pr="0094435E">
        <w:rPr>
          <w:rFonts w:ascii="Arial" w:hAnsi="Arial" w:cs="Arial"/>
        </w:rPr>
        <w:t>, para la contratación de:</w:t>
      </w:r>
      <w:r>
        <w:t xml:space="preserve"> </w:t>
      </w:r>
      <w:r w:rsidR="00017C85" w:rsidRPr="00017C85">
        <w:rPr>
          <w:rStyle w:val="Textodelmarcadordeposicin"/>
          <w:rFonts w:ascii="Calibri" w:hAnsi="Calibri" w:cs="Calibri"/>
          <w:i/>
          <w:sz w:val="18"/>
          <w:szCs w:val="18"/>
        </w:rPr>
        <w:t>(8 Descripción de los trabajos)</w:t>
      </w:r>
    </w:p>
    <w:p w:rsidR="00322088" w:rsidRDefault="00322088" w:rsidP="0094435E">
      <w:pPr>
        <w:jc w:val="both"/>
      </w:pPr>
    </w:p>
    <w:p w:rsidR="004B25F2" w:rsidRPr="0094435E" w:rsidRDefault="00322088" w:rsidP="0094435E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M</w:t>
      </w:r>
      <w:r w:rsidR="004B25F2" w:rsidRPr="0094435E">
        <w:rPr>
          <w:rFonts w:ascii="Arial" w:hAnsi="Arial" w:cs="Arial"/>
        </w:rPr>
        <w:t>anifestamos</w:t>
      </w:r>
      <w:r w:rsidR="004A602A" w:rsidRPr="0094435E">
        <w:rPr>
          <w:rFonts w:ascii="Arial" w:hAnsi="Arial" w:cs="Arial"/>
        </w:rPr>
        <w:t xml:space="preserve"> </w:t>
      </w:r>
      <w:r w:rsidR="004A602A" w:rsidRPr="00322088">
        <w:rPr>
          <w:rFonts w:ascii="Arial" w:hAnsi="Arial" w:cs="Arial"/>
          <w:b/>
        </w:rPr>
        <w:t>bajo protesta de decir verdad</w:t>
      </w:r>
      <w:r w:rsidR="004A602A" w:rsidRPr="0094435E">
        <w:rPr>
          <w:rFonts w:ascii="Arial" w:hAnsi="Arial" w:cs="Arial"/>
        </w:rPr>
        <w:t xml:space="preserve">, </w:t>
      </w:r>
      <w:r w:rsidR="004B25F2" w:rsidRPr="0094435E">
        <w:rPr>
          <w:rFonts w:ascii="Arial" w:hAnsi="Arial" w:cs="Arial"/>
        </w:rPr>
        <w:t>que</w:t>
      </w:r>
      <w:r>
        <w:rPr>
          <w:rFonts w:ascii="Arial" w:hAnsi="Arial" w:cs="Arial"/>
        </w:rPr>
        <w:t xml:space="preserve"> EL LICITANTE es de nacionalidad </w:t>
      </w:r>
      <w:r w:rsidR="00CC10A4">
        <w:rPr>
          <w:rFonts w:ascii="Arial" w:hAnsi="Arial" w:cs="Arial"/>
        </w:rPr>
        <w:t>[*</w:t>
      </w:r>
      <w:bookmarkStart w:id="0" w:name="_GoBack"/>
      <w:bookmarkEnd w:id="0"/>
      <w:r w:rsidR="00CC10A4">
        <w:rPr>
          <w:rFonts w:ascii="Arial" w:hAnsi="Arial" w:cs="Arial"/>
        </w:rPr>
        <w:t>]</w:t>
      </w:r>
      <w:r w:rsidR="0094435E">
        <w:rPr>
          <w:rFonts w:ascii="Arial" w:hAnsi="Arial" w:cs="Arial"/>
        </w:rPr>
        <w:t>.</w:t>
      </w:r>
      <w:r w:rsidR="004A602A" w:rsidRPr="0094435E">
        <w:rPr>
          <w:rFonts w:ascii="Arial" w:hAnsi="Arial" w:cs="Arial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B8" w:rsidRDefault="000000B8" w:rsidP="00B02467">
      <w:r>
        <w:separator/>
      </w:r>
    </w:p>
  </w:endnote>
  <w:endnote w:type="continuationSeparator" w:id="0">
    <w:p w:rsidR="000000B8" w:rsidRDefault="000000B8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B8" w:rsidRDefault="000000B8" w:rsidP="00B02467">
      <w:r>
        <w:separator/>
      </w:r>
    </w:p>
  </w:footnote>
  <w:footnote w:type="continuationSeparator" w:id="0">
    <w:p w:rsidR="000000B8" w:rsidRDefault="000000B8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1817E6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B02467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B02467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00B8"/>
    <w:rsid w:val="00017C85"/>
    <w:rsid w:val="001817E6"/>
    <w:rsid w:val="001F367A"/>
    <w:rsid w:val="00301674"/>
    <w:rsid w:val="00322088"/>
    <w:rsid w:val="00325BD7"/>
    <w:rsid w:val="004A602A"/>
    <w:rsid w:val="004B25F2"/>
    <w:rsid w:val="005365A6"/>
    <w:rsid w:val="00545404"/>
    <w:rsid w:val="005F7C1A"/>
    <w:rsid w:val="006B725D"/>
    <w:rsid w:val="008B7AAF"/>
    <w:rsid w:val="0094435E"/>
    <w:rsid w:val="009D7B29"/>
    <w:rsid w:val="00B02467"/>
    <w:rsid w:val="00B42DDE"/>
    <w:rsid w:val="00CC10A4"/>
    <w:rsid w:val="00CF0565"/>
    <w:rsid w:val="00D44B67"/>
    <w:rsid w:val="00FA18D6"/>
    <w:rsid w:val="00FD7FA9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4D05DD72.dotm</Template>
  <TotalTime>1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N+E</cp:lastModifiedBy>
  <cp:revision>2</cp:revision>
  <dcterms:created xsi:type="dcterms:W3CDTF">2014-02-24T19:24:00Z</dcterms:created>
  <dcterms:modified xsi:type="dcterms:W3CDTF">2014-02-24T19:24:00Z</dcterms:modified>
</cp:coreProperties>
</file>